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10" w:rsidRDefault="00C5701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57010" w:rsidRPr="007F0519" w:rsidRDefault="00C5701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57010" w:rsidRDefault="00C5701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57010" w:rsidRPr="007F0519" w:rsidRDefault="00C5701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57010" w:rsidRPr="005D25FD" w:rsidRDefault="00C57010">
      <w:pPr>
        <w:rPr>
          <w:rFonts w:ascii="Times New Roman" w:hAnsi="Times New Roman" w:cs="Times New Roman"/>
          <w:sz w:val="28"/>
          <w:szCs w:val="28"/>
          <w:u w:val="single"/>
        </w:rPr>
      </w:pPr>
      <w:r w:rsidRPr="00F4290B">
        <w:rPr>
          <w:rFonts w:ascii="Times New Roman" w:hAnsi="Times New Roman" w:cs="Times New Roman"/>
        </w:rPr>
        <w:t xml:space="preserve">От   </w:t>
      </w:r>
      <w:r w:rsidRPr="005D25FD">
        <w:rPr>
          <w:rFonts w:ascii="Times New Roman" w:hAnsi="Times New Roman" w:cs="Times New Roman"/>
          <w:sz w:val="28"/>
          <w:szCs w:val="28"/>
          <w:u w:val="single"/>
        </w:rPr>
        <w:t>19.07.2022</w:t>
      </w:r>
      <w:r w:rsidRPr="00F4290B">
        <w:rPr>
          <w:rFonts w:ascii="Times New Roman" w:hAnsi="Times New Roman" w:cs="Times New Roman"/>
        </w:rPr>
        <w:t xml:space="preserve">  № </w:t>
      </w:r>
      <w:r w:rsidRPr="005D25FD">
        <w:rPr>
          <w:rFonts w:ascii="Times New Roman" w:hAnsi="Times New Roman" w:cs="Times New Roman"/>
          <w:sz w:val="28"/>
          <w:szCs w:val="28"/>
          <w:u w:val="single"/>
        </w:rPr>
        <w:t>171</w:t>
      </w:r>
    </w:p>
    <w:p w:rsidR="00C57010" w:rsidRDefault="00C57010">
      <w:r>
        <w:rPr>
          <w:rFonts w:ascii="Times New Roman" w:hAnsi="Times New Roman" w:cs="Times New Roman"/>
        </w:rPr>
        <w:t xml:space="preserve"> г. Унеча  Брянской области</w:t>
      </w:r>
    </w:p>
    <w:p w:rsidR="00C57010" w:rsidRDefault="00C57010">
      <w:pPr>
        <w:sectPr w:rsidR="00C57010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C57010" w:rsidRPr="008B5049" w:rsidRDefault="00C5701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C57010" w:rsidRDefault="00C5701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C57010" w:rsidRDefault="00C57010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C57010" w:rsidRDefault="00C57010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 на   аукционе  в  электронной </w:t>
      </w:r>
    </w:p>
    <w:p w:rsidR="00C57010" w:rsidRPr="00A2658F" w:rsidRDefault="00C57010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C57010" w:rsidRDefault="00C57010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7010" w:rsidRPr="00A2658F" w:rsidRDefault="00C57010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приватизации муниципального имущества, относящегося к собственности муниципального образования «Унечское городское поселение», утвержденного решением Унечского городского Совета народных депутатов от 15.07.2015 № 3-58,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          № 245)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2658F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4-85 (в редакции решения от 24.06.2022 № 4-108)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на основании отчета № </w:t>
      </w:r>
      <w:r>
        <w:rPr>
          <w:rFonts w:ascii="Times New Roman" w:hAnsi="Times New Roman" w:cs="Times New Roman"/>
          <w:sz w:val="24"/>
          <w:szCs w:val="24"/>
        </w:rPr>
        <w:t>3253-14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Валерьевичем,</w:t>
      </w:r>
    </w:p>
    <w:p w:rsidR="00C57010" w:rsidRDefault="00C57010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57010" w:rsidRDefault="00C57010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57010" w:rsidRPr="00A2658F" w:rsidRDefault="00C57010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 единым лотом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C57010" w:rsidRPr="00A2658F" w:rsidRDefault="00C57010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е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C57010" w:rsidRDefault="00C57010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57010" w:rsidRDefault="00C57010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информационное сообщение о проведении аукциона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C57010" w:rsidRDefault="00C57010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разместить информационное сообщение о проведении аукциона в электронной форме </w:t>
      </w:r>
      <w:r w:rsidRPr="00BF37F7">
        <w:rPr>
          <w:rFonts w:ascii="Times New Roman" w:hAnsi="Times New Roman" w:cs="Times New Roman"/>
          <w:sz w:val="24"/>
          <w:szCs w:val="24"/>
        </w:rPr>
        <w:t>в 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C57010" w:rsidRDefault="00C57010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C57010" w:rsidRDefault="00C57010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C57010" w:rsidRDefault="00C57010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аукциона по продаже муниципального имущества в электронной форме.</w:t>
      </w:r>
    </w:p>
    <w:p w:rsidR="00C57010" w:rsidRPr="00A2658F" w:rsidRDefault="00C57010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</w:t>
      </w:r>
      <w:r w:rsidRPr="00BF37F7">
        <w:rPr>
          <w:rFonts w:ascii="Times New Roman" w:hAnsi="Times New Roman" w:cs="Times New Roman"/>
          <w:sz w:val="24"/>
          <w:szCs w:val="24"/>
        </w:rPr>
        <w:t>районной газете «Унечская газета»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 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C57010" w:rsidRPr="00A2658F" w:rsidRDefault="00C57010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B60B62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C57010" w:rsidRDefault="00C57010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C57010" w:rsidRPr="00A2658F" w:rsidRDefault="00C57010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C57010" w:rsidRPr="00A2658F">
        <w:tc>
          <w:tcPr>
            <w:tcW w:w="3729" w:type="pct"/>
          </w:tcPr>
          <w:p w:rsidR="00C57010" w:rsidRPr="00A2658F" w:rsidRDefault="00C5701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010" w:rsidRDefault="00C57010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010" w:rsidRPr="00A2658F" w:rsidRDefault="00C57010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C57010" w:rsidRPr="00A2658F" w:rsidRDefault="00C5701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010" w:rsidRDefault="00C5701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010" w:rsidRPr="00A2658F" w:rsidRDefault="00C57010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C57010" w:rsidRPr="00A2658F">
        <w:trPr>
          <w:trHeight w:val="930"/>
        </w:trPr>
        <w:tc>
          <w:tcPr>
            <w:tcW w:w="3729" w:type="pct"/>
          </w:tcPr>
          <w:p w:rsidR="00C57010" w:rsidRPr="00A2658F" w:rsidRDefault="00C57010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C57010" w:rsidRPr="00A2658F" w:rsidRDefault="00C57010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010" w:rsidRPr="00A2658F">
        <w:tc>
          <w:tcPr>
            <w:tcW w:w="3729" w:type="pct"/>
          </w:tcPr>
          <w:p w:rsidR="00C57010" w:rsidRPr="00A2658F" w:rsidRDefault="00C5701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C57010" w:rsidRPr="00A2658F" w:rsidRDefault="00C57010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010" w:rsidRPr="00A2658F">
        <w:trPr>
          <w:trHeight w:val="1308"/>
        </w:trPr>
        <w:tc>
          <w:tcPr>
            <w:tcW w:w="3729" w:type="pct"/>
          </w:tcPr>
          <w:p w:rsidR="00C57010" w:rsidRPr="00A2658F" w:rsidRDefault="00C57010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C57010" w:rsidRPr="00A2658F" w:rsidRDefault="00C57010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7010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57010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57010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57010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57010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C57010" w:rsidRDefault="00C57010">
      <w:pPr>
        <w:spacing w:line="240" w:lineRule="auto"/>
      </w:pPr>
      <w:r>
        <w:br w:type="page"/>
      </w:r>
    </w:p>
    <w:p w:rsidR="00C57010" w:rsidRPr="005724B2" w:rsidRDefault="00C57010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1</w:t>
      </w:r>
    </w:p>
    <w:p w:rsidR="00C57010" w:rsidRPr="005724B2" w:rsidRDefault="00C57010" w:rsidP="001A4A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 к постановлению администрации </w:t>
      </w:r>
    </w:p>
    <w:p w:rsidR="00C57010" w:rsidRPr="005724B2" w:rsidRDefault="00C57010" w:rsidP="00943D2B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 w:rsidRPr="005D25FD">
        <w:rPr>
          <w:rFonts w:ascii="Times New Roman" w:hAnsi="Times New Roman" w:cs="Times New Roman"/>
          <w:sz w:val="24"/>
          <w:szCs w:val="24"/>
        </w:rPr>
        <w:t>19.07.2022  №  171</w:t>
      </w:r>
    </w:p>
    <w:p w:rsidR="00C57010" w:rsidRDefault="00C57010" w:rsidP="001A4A89"/>
    <w:p w:rsidR="00C57010" w:rsidRDefault="00C57010" w:rsidP="001A4A89"/>
    <w:p w:rsidR="00C57010" w:rsidRDefault="00C57010" w:rsidP="001A4A89"/>
    <w:p w:rsidR="00C57010" w:rsidRPr="004434E8" w:rsidRDefault="00C57010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C57010" w:rsidRPr="003D6C55" w:rsidRDefault="00C57010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C57010" w:rsidRDefault="00C57010" w:rsidP="001A4A89"/>
    <w:p w:rsidR="00C57010" w:rsidRDefault="00C57010" w:rsidP="001A4A89"/>
    <w:tbl>
      <w:tblPr>
        <w:tblW w:w="99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6840"/>
        <w:gridCol w:w="2565"/>
      </w:tblGrid>
      <w:tr w:rsidR="00C57010" w:rsidRPr="00487994">
        <w:tc>
          <w:tcPr>
            <w:tcW w:w="542" w:type="dxa"/>
            <w:vAlign w:val="center"/>
          </w:tcPr>
          <w:p w:rsidR="00C57010" w:rsidRPr="004434E8" w:rsidRDefault="00C57010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C57010" w:rsidRPr="004434E8" w:rsidRDefault="00C5701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840" w:type="dxa"/>
            <w:vAlign w:val="center"/>
          </w:tcPr>
          <w:p w:rsidR="00C57010" w:rsidRPr="004434E8" w:rsidRDefault="00C5701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2565" w:type="dxa"/>
            <w:vAlign w:val="center"/>
          </w:tcPr>
          <w:p w:rsidR="00C57010" w:rsidRPr="004434E8" w:rsidRDefault="00C5701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C57010" w:rsidRPr="004434E8" w:rsidRDefault="00C57010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C57010" w:rsidRPr="00487994">
        <w:trPr>
          <w:trHeight w:val="1380"/>
        </w:trPr>
        <w:tc>
          <w:tcPr>
            <w:tcW w:w="542" w:type="dxa"/>
          </w:tcPr>
          <w:p w:rsidR="00C57010" w:rsidRPr="00954830" w:rsidRDefault="00C57010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</w:tcPr>
          <w:p w:rsidR="00C57010" w:rsidRDefault="00C57010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участком:</w:t>
            </w:r>
          </w:p>
          <w:p w:rsidR="00C57010" w:rsidRPr="00954830" w:rsidRDefault="00C57010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кв.м.,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этаж1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подземных 0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160401:159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категория земель: земли населенных пунктов,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вид разрешенного использования: культурное развитие, 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площадь 770,0 кв.м.,</w:t>
            </w:r>
          </w:p>
          <w:p w:rsidR="00C5701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кадастровый номер: 32:27:0160401:6</w:t>
            </w:r>
          </w:p>
          <w:p w:rsidR="00C57010" w:rsidRPr="00954830" w:rsidRDefault="00C57010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65" w:type="dxa"/>
            <w:vAlign w:val="center"/>
          </w:tcPr>
          <w:p w:rsidR="00C57010" w:rsidRPr="00954830" w:rsidRDefault="00C5701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C57010" w:rsidRPr="00954830" w:rsidRDefault="00C5701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C57010" w:rsidRPr="00954830" w:rsidRDefault="00C5701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7010" w:rsidRPr="00954830" w:rsidRDefault="00C5701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7010" w:rsidRDefault="00C57010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57010" w:rsidRPr="00954830" w:rsidRDefault="00C57010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</w:tbl>
    <w:p w:rsidR="00C57010" w:rsidRDefault="00C57010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C57010" w:rsidRDefault="00C57010" w:rsidP="001A4A89"/>
    <w:p w:rsidR="00C57010" w:rsidRDefault="00C57010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C57010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C57010" w:rsidRPr="005724B2" w:rsidRDefault="00C57010" w:rsidP="009F265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Пр</w:t>
      </w: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иложение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№ 2</w:t>
      </w:r>
    </w:p>
    <w:p w:rsidR="00C57010" w:rsidRPr="005724B2" w:rsidRDefault="00C5701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  <w:t xml:space="preserve">к постановлению администрации </w:t>
      </w:r>
    </w:p>
    <w:p w:rsidR="00C57010" w:rsidRDefault="00C5701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 w:rsidRPr="005D25FD">
        <w:rPr>
          <w:rFonts w:ascii="Times New Roman" w:hAnsi="Times New Roman" w:cs="Times New Roman"/>
          <w:sz w:val="24"/>
          <w:szCs w:val="24"/>
        </w:rPr>
        <w:t>19.07.2022  №  171</w:t>
      </w:r>
      <w:bookmarkStart w:id="0" w:name="_GoBack"/>
      <w:bookmarkEnd w:id="0"/>
    </w:p>
    <w:p w:rsidR="00C57010" w:rsidRDefault="00C5701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7010" w:rsidRDefault="00C57010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57010" w:rsidRDefault="00C5701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57010" w:rsidRPr="00E36104" w:rsidRDefault="00C5701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57010" w:rsidRPr="006D4305" w:rsidRDefault="00C57010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C57010" w:rsidRPr="00151C64" w:rsidRDefault="00C57010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49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4365"/>
        <w:gridCol w:w="2223"/>
        <w:gridCol w:w="2127"/>
      </w:tblGrid>
      <w:tr w:rsidR="00C57010" w:rsidRPr="006D4305">
        <w:tc>
          <w:tcPr>
            <w:tcW w:w="567" w:type="dxa"/>
          </w:tcPr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65" w:type="dxa"/>
          </w:tcPr>
          <w:p w:rsidR="00C57010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57010" w:rsidRPr="004434E8" w:rsidRDefault="00C57010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20% начальной цены продажи муниципального имущества, </w:t>
            </w:r>
          </w:p>
          <w:p w:rsidR="00C57010" w:rsidRPr="004434E8" w:rsidRDefault="00C57010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C57010" w:rsidRPr="006D4305">
        <w:trPr>
          <w:trHeight w:val="1111"/>
        </w:trPr>
        <w:tc>
          <w:tcPr>
            <w:tcW w:w="567" w:type="dxa"/>
          </w:tcPr>
          <w:p w:rsidR="00C57010" w:rsidRPr="004B4CBE" w:rsidRDefault="00C5701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57010" w:rsidRDefault="00C5701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</w:t>
            </w:r>
          </w:p>
          <w:p w:rsidR="00C57010" w:rsidRDefault="00C5701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010" w:rsidRPr="004B4CBE" w:rsidRDefault="00C57010" w:rsidP="00F3798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57010" w:rsidRPr="00954830" w:rsidRDefault="00C57010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C57010" w:rsidRPr="00954830" w:rsidRDefault="00C57010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C57010" w:rsidRPr="00954830" w:rsidRDefault="00C57010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Нежданово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57010" w:rsidRPr="00943D2B" w:rsidRDefault="00C57010" w:rsidP="00943D2B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D2B"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  <w:p w:rsidR="00C57010" w:rsidRPr="00A72164" w:rsidRDefault="00C57010" w:rsidP="00F3798F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5" w:type="dxa"/>
          </w:tcPr>
          <w:p w:rsidR="00C57010" w:rsidRPr="004104A5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00,00 (с учетом НДС)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  <w:p w:rsidR="00C57010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– 141 600,00              (в том числе НДС 20% – 23 600,00);</w:t>
            </w:r>
          </w:p>
          <w:p w:rsidR="00C57010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– 18 700,00                  (НДС не облагается)</w:t>
            </w:r>
          </w:p>
          <w:p w:rsidR="00C57010" w:rsidRPr="004434E8" w:rsidRDefault="00C57010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</w:tcPr>
          <w:p w:rsidR="00C57010" w:rsidRPr="004104A5" w:rsidRDefault="00C5701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8 015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C57010" w:rsidRPr="004104A5" w:rsidRDefault="00C57010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32 060</w:t>
            </w:r>
            <w:r w:rsidRPr="004104A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C57010" w:rsidRDefault="00C57010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C57010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92934"/>
    <w:rsid w:val="000A05B8"/>
    <w:rsid w:val="000A5846"/>
    <w:rsid w:val="000A608A"/>
    <w:rsid w:val="000C2C7C"/>
    <w:rsid w:val="000C52EE"/>
    <w:rsid w:val="000C707C"/>
    <w:rsid w:val="000D0C19"/>
    <w:rsid w:val="000E08DA"/>
    <w:rsid w:val="000E0CA2"/>
    <w:rsid w:val="000E1710"/>
    <w:rsid w:val="000E71A5"/>
    <w:rsid w:val="000F291F"/>
    <w:rsid w:val="000F6214"/>
    <w:rsid w:val="000F6FC6"/>
    <w:rsid w:val="00100344"/>
    <w:rsid w:val="00110C87"/>
    <w:rsid w:val="00111A96"/>
    <w:rsid w:val="00120145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23B16"/>
    <w:rsid w:val="00327950"/>
    <w:rsid w:val="003310E0"/>
    <w:rsid w:val="00336374"/>
    <w:rsid w:val="00340764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F1B23"/>
    <w:rsid w:val="003F2986"/>
    <w:rsid w:val="004102CE"/>
    <w:rsid w:val="004104A5"/>
    <w:rsid w:val="00411C86"/>
    <w:rsid w:val="00420A19"/>
    <w:rsid w:val="00422BF8"/>
    <w:rsid w:val="0043395C"/>
    <w:rsid w:val="004342EA"/>
    <w:rsid w:val="0043459A"/>
    <w:rsid w:val="004434E8"/>
    <w:rsid w:val="00450D99"/>
    <w:rsid w:val="00450EA7"/>
    <w:rsid w:val="004521A3"/>
    <w:rsid w:val="00463E35"/>
    <w:rsid w:val="0046513B"/>
    <w:rsid w:val="00470858"/>
    <w:rsid w:val="004776D4"/>
    <w:rsid w:val="004804E5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5FD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1CFE"/>
    <w:rsid w:val="005F26E8"/>
    <w:rsid w:val="006002C5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FD1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5C70"/>
    <w:rsid w:val="006D64FC"/>
    <w:rsid w:val="006D765C"/>
    <w:rsid w:val="006E3C1B"/>
    <w:rsid w:val="006E6CE0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938C0"/>
    <w:rsid w:val="00793B1D"/>
    <w:rsid w:val="00794840"/>
    <w:rsid w:val="007A0A77"/>
    <w:rsid w:val="007A145B"/>
    <w:rsid w:val="007B1590"/>
    <w:rsid w:val="007B605B"/>
    <w:rsid w:val="007B65FE"/>
    <w:rsid w:val="007B66E5"/>
    <w:rsid w:val="007B7B92"/>
    <w:rsid w:val="007C1D6A"/>
    <w:rsid w:val="007C5385"/>
    <w:rsid w:val="007C7E78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10BB"/>
    <w:rsid w:val="0083276E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2672"/>
    <w:rsid w:val="008A330A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035AE"/>
    <w:rsid w:val="009136A5"/>
    <w:rsid w:val="00917E7C"/>
    <w:rsid w:val="009204E8"/>
    <w:rsid w:val="00924F04"/>
    <w:rsid w:val="00931712"/>
    <w:rsid w:val="009338DD"/>
    <w:rsid w:val="00940078"/>
    <w:rsid w:val="00942A51"/>
    <w:rsid w:val="00943211"/>
    <w:rsid w:val="00943D2B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406C"/>
    <w:rsid w:val="009F542D"/>
    <w:rsid w:val="00A00FD0"/>
    <w:rsid w:val="00A01D29"/>
    <w:rsid w:val="00A04EF8"/>
    <w:rsid w:val="00A11F66"/>
    <w:rsid w:val="00A1263C"/>
    <w:rsid w:val="00A20240"/>
    <w:rsid w:val="00A204A7"/>
    <w:rsid w:val="00A234F5"/>
    <w:rsid w:val="00A2658F"/>
    <w:rsid w:val="00A367D1"/>
    <w:rsid w:val="00A37788"/>
    <w:rsid w:val="00A430CF"/>
    <w:rsid w:val="00A50680"/>
    <w:rsid w:val="00A56CB6"/>
    <w:rsid w:val="00A578B8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82D"/>
    <w:rsid w:val="00AB4DC4"/>
    <w:rsid w:val="00AC141C"/>
    <w:rsid w:val="00AC2879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347F3"/>
    <w:rsid w:val="00B373BA"/>
    <w:rsid w:val="00B4717B"/>
    <w:rsid w:val="00B52D74"/>
    <w:rsid w:val="00B536A8"/>
    <w:rsid w:val="00B60611"/>
    <w:rsid w:val="00B60B62"/>
    <w:rsid w:val="00B64AAB"/>
    <w:rsid w:val="00B7346D"/>
    <w:rsid w:val="00B839C2"/>
    <w:rsid w:val="00B8510B"/>
    <w:rsid w:val="00B85DA5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40573"/>
    <w:rsid w:val="00C45569"/>
    <w:rsid w:val="00C4642A"/>
    <w:rsid w:val="00C54D97"/>
    <w:rsid w:val="00C57010"/>
    <w:rsid w:val="00C716E2"/>
    <w:rsid w:val="00C739AA"/>
    <w:rsid w:val="00C74598"/>
    <w:rsid w:val="00C757BE"/>
    <w:rsid w:val="00C8246F"/>
    <w:rsid w:val="00C8289E"/>
    <w:rsid w:val="00C864F7"/>
    <w:rsid w:val="00C93E9C"/>
    <w:rsid w:val="00C97E94"/>
    <w:rsid w:val="00CB5199"/>
    <w:rsid w:val="00CB71A8"/>
    <w:rsid w:val="00CB7906"/>
    <w:rsid w:val="00CC5334"/>
    <w:rsid w:val="00CC53E3"/>
    <w:rsid w:val="00CC5EC0"/>
    <w:rsid w:val="00CD1822"/>
    <w:rsid w:val="00CD38DE"/>
    <w:rsid w:val="00CD61BE"/>
    <w:rsid w:val="00CE06CD"/>
    <w:rsid w:val="00CE76CF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15D"/>
    <w:rsid w:val="00E97BF9"/>
    <w:rsid w:val="00EA05A5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03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1450</TotalTime>
  <Pages>4</Pages>
  <Words>935</Words>
  <Characters>5331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26</cp:revision>
  <cp:lastPrinted>2022-07-20T07:32:00Z</cp:lastPrinted>
  <dcterms:created xsi:type="dcterms:W3CDTF">2020-12-03T14:01:00Z</dcterms:created>
  <dcterms:modified xsi:type="dcterms:W3CDTF">2022-07-28T09:47:00Z</dcterms:modified>
</cp:coreProperties>
</file>